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E57C68" w:rsidP="009C6085">
            <w:pPr>
              <w:spacing w:after="0" w:line="240" w:lineRule="auto"/>
              <w:jc w:val="both"/>
              <w:rPr>
                <w:rFonts w:ascii="Times New Roman" w:eastAsia="Times New Roman" w:hAnsi="Times New Roman"/>
                <w:sz w:val="24"/>
                <w:szCs w:val="24"/>
              </w:rPr>
            </w:pPr>
            <w:r>
              <w:rPr>
                <w:rFonts w:ascii="Times New Roman" w:hAnsi="Times New Roman"/>
              </w:rPr>
              <w:t>д. Комарова</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F604E2" w:rsidRDefault="00E57C68" w:rsidP="00E57C68">
            <w:pPr>
              <w:rPr>
                <w:rFonts w:ascii="Times New Roman" w:hAnsi="Times New Roman"/>
                <w:sz w:val="24"/>
                <w:szCs w:val="24"/>
              </w:rPr>
            </w:pPr>
            <w:r>
              <w:rPr>
                <w:rFonts w:ascii="Times New Roman" w:hAnsi="Times New Roman"/>
                <w:sz w:val="24"/>
                <w:szCs w:val="24"/>
              </w:rPr>
              <w:t>19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Pr>
                <w:rFonts w:ascii="Times New Roman" w:hAnsi="Times New Roman"/>
                <w:sz w:val="24"/>
                <w:szCs w:val="24"/>
              </w:rPr>
              <w:t>0</w:t>
            </w:r>
            <w:r w:rsidR="008A3DD4">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p w:rsidR="007A11A5" w:rsidRPr="00F978D1" w:rsidRDefault="007A11A5" w:rsidP="00E57C68">
            <w:pPr>
              <w:rPr>
                <w:sz w:val="24"/>
                <w:szCs w:val="24"/>
              </w:rPr>
            </w:pP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7A11A5">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7A11A5">
              <w:rPr>
                <w:rFonts w:ascii="Times New Roman" w:hAnsi="Times New Roman"/>
              </w:rPr>
              <w:t>д. Комарова</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7A11A5">
              <w:rPr>
                <w:rFonts w:ascii="Times New Roman" w:hAnsi="Times New Roman"/>
                <w:sz w:val="24"/>
                <w:szCs w:val="24"/>
              </w:rPr>
              <w:t>9</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7A11A5">
              <w:rPr>
                <w:rFonts w:ascii="Times New Roman" w:hAnsi="Times New Roman"/>
                <w:sz w:val="24"/>
                <w:szCs w:val="24"/>
              </w:rPr>
              <w:t>9</w:t>
            </w:r>
            <w:r w:rsidR="00AB641B">
              <w:rPr>
                <w:rFonts w:ascii="Times New Roman" w:hAnsi="Times New Roman"/>
                <w:sz w:val="24"/>
                <w:szCs w:val="24"/>
              </w:rPr>
              <w:t>-</w:t>
            </w:r>
            <w:r w:rsidR="007A11A5">
              <w:rPr>
                <w:rFonts w:ascii="Times New Roman" w:hAnsi="Times New Roman"/>
                <w:sz w:val="24"/>
                <w:szCs w:val="24"/>
              </w:rPr>
              <w:t>0</w:t>
            </w:r>
            <w:r w:rsidR="00776683" w:rsidRPr="00960EAB">
              <w:rPr>
                <w:rFonts w:ascii="Times New Roman" w:hAnsi="Times New Roman"/>
                <w:sz w:val="24"/>
                <w:szCs w:val="24"/>
              </w:rPr>
              <w:t xml:space="preserve">0 часов </w:t>
            </w:r>
            <w:r w:rsidR="009E7096" w:rsidRPr="009E7096">
              <w:rPr>
                <w:rFonts w:ascii="Times New Roman" w:hAnsi="Times New Roman"/>
              </w:rPr>
              <w:t xml:space="preserve">в </w:t>
            </w:r>
            <w:r w:rsidR="007A11A5">
              <w:rPr>
                <w:rFonts w:ascii="Times New Roman" w:hAnsi="Times New Roman"/>
              </w:rPr>
              <w:t xml:space="preserve">здании дома культуры </w:t>
            </w:r>
            <w:r w:rsidR="007E7304">
              <w:rPr>
                <w:rFonts w:ascii="Times New Roman" w:hAnsi="Times New Roman"/>
              </w:rPr>
              <w:t xml:space="preserve">по адресу: Свердловская область, </w:t>
            </w:r>
            <w:proofErr w:type="spellStart"/>
            <w:r w:rsidR="007E7304">
              <w:rPr>
                <w:rFonts w:ascii="Times New Roman" w:hAnsi="Times New Roman"/>
              </w:rPr>
              <w:t>Пышминский</w:t>
            </w:r>
            <w:proofErr w:type="spellEnd"/>
            <w:r w:rsidR="007E7304">
              <w:rPr>
                <w:rFonts w:ascii="Times New Roman" w:hAnsi="Times New Roman"/>
              </w:rPr>
              <w:t xml:space="preserve"> район, д. Комарова, пер. Школьный,2.</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зарегистрирован </w:t>
            </w:r>
            <w:r w:rsidR="007E7304">
              <w:rPr>
                <w:rFonts w:ascii="Times New Roman" w:hAnsi="Times New Roman"/>
                <w:sz w:val="24"/>
                <w:szCs w:val="24"/>
              </w:rPr>
              <w:t>1</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p>
          <w:p w:rsidR="00776683"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2E0E8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w:t>
            </w:r>
            <w:r w:rsidR="002E0E8B">
              <w:rPr>
                <w:rFonts w:ascii="Times New Roman" w:hAnsi="Times New Roman"/>
                <w:sz w:val="24"/>
                <w:szCs w:val="24"/>
              </w:rPr>
              <w:t>9</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7E7304"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B4D" w:rsidRDefault="00134B4D" w:rsidP="000A5E40">
      <w:pPr>
        <w:spacing w:after="0" w:line="240" w:lineRule="auto"/>
      </w:pPr>
      <w:r>
        <w:separator/>
      </w:r>
    </w:p>
  </w:endnote>
  <w:endnote w:type="continuationSeparator" w:id="0">
    <w:p w:rsidR="00134B4D" w:rsidRDefault="00134B4D"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DE2E52"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8A3DD4">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B4D" w:rsidRDefault="00134B4D" w:rsidP="000A5E40">
      <w:pPr>
        <w:spacing w:after="0" w:line="240" w:lineRule="auto"/>
      </w:pPr>
      <w:r>
        <w:separator/>
      </w:r>
    </w:p>
  </w:footnote>
  <w:footnote w:type="continuationSeparator" w:id="0">
    <w:p w:rsidR="00134B4D" w:rsidRDefault="00134B4D"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19810"/>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4769"/>
    <w:rsid w:val="00104B6A"/>
    <w:rsid w:val="00107BF0"/>
    <w:rsid w:val="001111E4"/>
    <w:rsid w:val="0011276D"/>
    <w:rsid w:val="001133FB"/>
    <w:rsid w:val="00122011"/>
    <w:rsid w:val="001237BD"/>
    <w:rsid w:val="00124AA8"/>
    <w:rsid w:val="00127BA6"/>
    <w:rsid w:val="00134B4D"/>
    <w:rsid w:val="001351F1"/>
    <w:rsid w:val="00153247"/>
    <w:rsid w:val="0015614C"/>
    <w:rsid w:val="0015726A"/>
    <w:rsid w:val="00161E0D"/>
    <w:rsid w:val="00164EE0"/>
    <w:rsid w:val="00167640"/>
    <w:rsid w:val="00174B22"/>
    <w:rsid w:val="00192041"/>
    <w:rsid w:val="001978CD"/>
    <w:rsid w:val="001A4000"/>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62733"/>
    <w:rsid w:val="00263742"/>
    <w:rsid w:val="00266DC7"/>
    <w:rsid w:val="002816C7"/>
    <w:rsid w:val="00281775"/>
    <w:rsid w:val="0028582E"/>
    <w:rsid w:val="002A08EF"/>
    <w:rsid w:val="002A4CA7"/>
    <w:rsid w:val="002A59BA"/>
    <w:rsid w:val="002C21BE"/>
    <w:rsid w:val="002C5D38"/>
    <w:rsid w:val="002D4367"/>
    <w:rsid w:val="002E0E8B"/>
    <w:rsid w:val="002E108F"/>
    <w:rsid w:val="002E5977"/>
    <w:rsid w:val="002E7522"/>
    <w:rsid w:val="003018A4"/>
    <w:rsid w:val="00317547"/>
    <w:rsid w:val="00322046"/>
    <w:rsid w:val="0033260D"/>
    <w:rsid w:val="00342B3E"/>
    <w:rsid w:val="0034480F"/>
    <w:rsid w:val="00346870"/>
    <w:rsid w:val="00357B0E"/>
    <w:rsid w:val="00363D57"/>
    <w:rsid w:val="00364BCA"/>
    <w:rsid w:val="00364C58"/>
    <w:rsid w:val="0036609E"/>
    <w:rsid w:val="003672DD"/>
    <w:rsid w:val="00375F8B"/>
    <w:rsid w:val="00380DC4"/>
    <w:rsid w:val="00385127"/>
    <w:rsid w:val="00385553"/>
    <w:rsid w:val="003934A9"/>
    <w:rsid w:val="003A16FC"/>
    <w:rsid w:val="003C24F5"/>
    <w:rsid w:val="003C7C52"/>
    <w:rsid w:val="003D297B"/>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D0F"/>
    <w:rsid w:val="004A7D28"/>
    <w:rsid w:val="004B0ED6"/>
    <w:rsid w:val="004B14CC"/>
    <w:rsid w:val="004B1B9E"/>
    <w:rsid w:val="004B556B"/>
    <w:rsid w:val="004C5CB8"/>
    <w:rsid w:val="004D636B"/>
    <w:rsid w:val="004E31FF"/>
    <w:rsid w:val="004F04F9"/>
    <w:rsid w:val="004F116C"/>
    <w:rsid w:val="004F26BE"/>
    <w:rsid w:val="004F3F37"/>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C2F58"/>
    <w:rsid w:val="006F20EC"/>
    <w:rsid w:val="006F647E"/>
    <w:rsid w:val="007000D7"/>
    <w:rsid w:val="007036A0"/>
    <w:rsid w:val="00720A5F"/>
    <w:rsid w:val="00721704"/>
    <w:rsid w:val="00723470"/>
    <w:rsid w:val="007267D2"/>
    <w:rsid w:val="007424DB"/>
    <w:rsid w:val="00751766"/>
    <w:rsid w:val="00754451"/>
    <w:rsid w:val="00757E4F"/>
    <w:rsid w:val="00771236"/>
    <w:rsid w:val="00776683"/>
    <w:rsid w:val="007800EC"/>
    <w:rsid w:val="007841AD"/>
    <w:rsid w:val="00784528"/>
    <w:rsid w:val="00792AB1"/>
    <w:rsid w:val="007A11A5"/>
    <w:rsid w:val="007A2D4B"/>
    <w:rsid w:val="007A75E2"/>
    <w:rsid w:val="007B0F5F"/>
    <w:rsid w:val="007B1411"/>
    <w:rsid w:val="007C2FB2"/>
    <w:rsid w:val="007C37AD"/>
    <w:rsid w:val="007D1DE1"/>
    <w:rsid w:val="007D3391"/>
    <w:rsid w:val="007E0024"/>
    <w:rsid w:val="007E7304"/>
    <w:rsid w:val="00800FF1"/>
    <w:rsid w:val="008057BD"/>
    <w:rsid w:val="00814F37"/>
    <w:rsid w:val="008173E1"/>
    <w:rsid w:val="008248EC"/>
    <w:rsid w:val="00832EAB"/>
    <w:rsid w:val="00833A92"/>
    <w:rsid w:val="0084448A"/>
    <w:rsid w:val="008542DA"/>
    <w:rsid w:val="00856A2F"/>
    <w:rsid w:val="00867E81"/>
    <w:rsid w:val="0087189A"/>
    <w:rsid w:val="0088750D"/>
    <w:rsid w:val="0089084D"/>
    <w:rsid w:val="00894E83"/>
    <w:rsid w:val="0089522D"/>
    <w:rsid w:val="008A19A7"/>
    <w:rsid w:val="008A3DD4"/>
    <w:rsid w:val="008A51D2"/>
    <w:rsid w:val="008C05C6"/>
    <w:rsid w:val="008C3860"/>
    <w:rsid w:val="008D0034"/>
    <w:rsid w:val="008F27FE"/>
    <w:rsid w:val="008F3F0C"/>
    <w:rsid w:val="008F527F"/>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CE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B6CB2"/>
    <w:rsid w:val="00BD140D"/>
    <w:rsid w:val="00BE187D"/>
    <w:rsid w:val="00BE1FC0"/>
    <w:rsid w:val="00BE500E"/>
    <w:rsid w:val="00BF3DBC"/>
    <w:rsid w:val="00BF49F1"/>
    <w:rsid w:val="00BF4FE2"/>
    <w:rsid w:val="00BF5E23"/>
    <w:rsid w:val="00BF6E32"/>
    <w:rsid w:val="00BF724D"/>
    <w:rsid w:val="00C03583"/>
    <w:rsid w:val="00C03BE5"/>
    <w:rsid w:val="00C111D4"/>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C6E37"/>
    <w:rsid w:val="00DE2E52"/>
    <w:rsid w:val="00DE63C8"/>
    <w:rsid w:val="00DE70CA"/>
    <w:rsid w:val="00DF01F4"/>
    <w:rsid w:val="00DF5C0D"/>
    <w:rsid w:val="00DF71BC"/>
    <w:rsid w:val="00E00E54"/>
    <w:rsid w:val="00E059B8"/>
    <w:rsid w:val="00E102BD"/>
    <w:rsid w:val="00E10CCA"/>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7105"/>
    <w:rsid w:val="00ED23D8"/>
    <w:rsid w:val="00ED36F9"/>
    <w:rsid w:val="00EF50EA"/>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3AD50-24AB-4834-BB3F-41112037D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74</TotalTime>
  <Pages>1</Pages>
  <Words>342</Words>
  <Characters>1956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2017-05-19T08:24:00Z</cp:lastPrinted>
  <dcterms:created xsi:type="dcterms:W3CDTF">2017-06-14T04:25:00Z</dcterms:created>
  <dcterms:modified xsi:type="dcterms:W3CDTF">2017-06-14T09:46:00Z</dcterms:modified>
</cp:coreProperties>
</file>